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B32" w:rsidRPr="00DD4A2E" w:rsidRDefault="003B5B32" w:rsidP="00DD4A2E">
      <w:pPr>
        <w:spacing w:line="360" w:lineRule="auto"/>
        <w:jc w:val="center"/>
        <w:rPr>
          <w:rFonts w:ascii="宋体" w:cs="宋体"/>
          <w:b/>
          <w:color w:val="000000"/>
          <w:kern w:val="0"/>
          <w:sz w:val="30"/>
          <w:szCs w:val="30"/>
        </w:rPr>
      </w:pPr>
      <w:r w:rsidRPr="00DD4A2E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《国家奖学金申请审批表》填写须知</w:t>
      </w:r>
    </w:p>
    <w:p w:rsidR="003B5B32" w:rsidRDefault="003B5B32" w:rsidP="00DD4A2E">
      <w:pPr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</w:rPr>
      </w:pPr>
    </w:p>
    <w:p w:rsidR="003B5B32" w:rsidRPr="001579B3" w:rsidRDefault="003B5B32" w:rsidP="00DD4A2E">
      <w:pPr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申请者在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统一规定的时间内在“奖学金申请系统”上填写《国家奖学金申请审批表》，并严格按照要求规范填写。具体要求</w:t>
      </w:r>
      <w:r>
        <w:rPr>
          <w:rFonts w:ascii="宋体" w:hAnsi="宋体" w:cs="宋体" w:hint="eastAsia"/>
          <w:color w:val="000000"/>
          <w:kern w:val="0"/>
          <w:sz w:val="24"/>
        </w:rPr>
        <w:t>如下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：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表格为</w:t>
      </w:r>
      <w:r w:rsidRPr="001579B3">
        <w:rPr>
          <w:rFonts w:ascii="宋体" w:hAnsi="宋体" w:cs="宋体"/>
          <w:color w:val="000000"/>
          <w:kern w:val="0"/>
          <w:sz w:val="24"/>
        </w:rPr>
        <w:t>1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页，正反两面，不得随意增加页数；信息填写完整，不得有涂改或出现空白项，如无相关信息请填写“无”；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表格标题中学年的填写应填写“</w:t>
      </w:r>
      <w:r w:rsidRPr="001579B3">
        <w:rPr>
          <w:rFonts w:ascii="宋体" w:hAnsi="宋体" w:cs="宋体"/>
          <w:color w:val="000000"/>
          <w:kern w:val="0"/>
          <w:sz w:val="24"/>
        </w:rPr>
        <w:t>2014-2015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学年”；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表格中所有的签名必须由相关人员手写签名，不得使用签名章代替；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表格中“基本情况”和“申请理由”由学生本人填写，其他各项由学校有关部门填写；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表格中学习成绩、综合测评成绩排名按照专业排名，必须注明评选范围的总人数，总人数要与排名范围对应一致，“必修课</w:t>
      </w:r>
      <w:r w:rsidRPr="00506401">
        <w:rPr>
          <w:rFonts w:ascii="宋体" w:hAnsi="宋体" w:cs="宋体" w:hint="eastAsia"/>
          <w:color w:val="000000"/>
          <w:kern w:val="0"/>
          <w:sz w:val="24"/>
        </w:rPr>
        <w:t>门数”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以教务系统数据为准；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表格中“申请理由”的填写应当全面详实，能如实反映学生学习成绩优异、社会实践、创新能力、综合素质等方面特别突出。字数控制在</w:t>
      </w:r>
      <w:r w:rsidRPr="001579B3">
        <w:rPr>
          <w:rFonts w:ascii="宋体" w:hAnsi="宋体" w:cs="宋体"/>
          <w:color w:val="000000"/>
          <w:kern w:val="0"/>
          <w:sz w:val="24"/>
        </w:rPr>
        <w:t>200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字左右；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表格中“推荐意见”的填写应当简明扼要，字数控制在</w:t>
      </w:r>
      <w:r w:rsidRPr="001579B3">
        <w:rPr>
          <w:rFonts w:ascii="宋体" w:hAnsi="宋体" w:cs="宋体"/>
          <w:color w:val="000000"/>
          <w:kern w:val="0"/>
          <w:sz w:val="24"/>
        </w:rPr>
        <w:t>100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字左右。推荐人必须是申请学生的辅导员或班主任，其他人无权推荐；推荐理由必须充足，能明确体现出每名申请国家奖学金学生的优秀表现和突出特点，不能千篇一律，甚至出现雷同；</w:t>
      </w:r>
    </w:p>
    <w:p w:rsidR="003B5B32" w:rsidRPr="001579B3" w:rsidRDefault="003B5B32" w:rsidP="00DD4A2E">
      <w:pPr>
        <w:numPr>
          <w:ilvl w:val="1"/>
          <w:numId w:val="1"/>
        </w:numPr>
        <w:spacing w:line="360" w:lineRule="auto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推荐人和学校各院系主管学生工作的领导必须亲笔签名，不得有他人代写推荐意见或签名；</w:t>
      </w:r>
    </w:p>
    <w:p w:rsidR="003B5B32" w:rsidRPr="001579B3" w:rsidRDefault="003B5B32" w:rsidP="00DD4A2E">
      <w:pPr>
        <w:spacing w:line="360" w:lineRule="auto"/>
        <w:ind w:firstLineChars="150" w:firstLine="360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⑨表格“院（系）意见”中，必须由学院（系）主管学生工作领导明确评价参评学生各方面表现，不能只是简单填写“同意”、“同意推荐”等字样作为院系意见；签名处必须为院（系）主管学生工作领导的签名和院（系）公章，不能用院（系）公章代替领导签名；</w:t>
      </w:r>
    </w:p>
    <w:p w:rsidR="003B5B32" w:rsidRPr="001579B3" w:rsidRDefault="003B5B32" w:rsidP="00DD4A2E">
      <w:pPr>
        <w:spacing w:line="360" w:lineRule="auto"/>
        <w:ind w:firstLineChars="200" w:firstLine="480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（</w:t>
      </w:r>
      <w:r w:rsidRPr="001579B3">
        <w:rPr>
          <w:rFonts w:ascii="宋体" w:hAnsi="宋体" w:cs="宋体"/>
          <w:color w:val="000000"/>
          <w:kern w:val="0"/>
          <w:sz w:val="24"/>
        </w:rPr>
        <w:t>2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）《</w:t>
      </w:r>
      <w:r w:rsidRPr="001579B3">
        <w:rPr>
          <w:rFonts w:ascii="宋体" w:hAnsi="宋体" w:cs="宋体"/>
          <w:color w:val="000000"/>
          <w:kern w:val="0"/>
          <w:sz w:val="24"/>
        </w:rPr>
        <w:t>2014-2015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学年度×学院（系）国家奖学金获得者推荐名单》。由</w:t>
      </w:r>
      <w:r>
        <w:rPr>
          <w:rFonts w:ascii="宋体" w:hAnsi="宋体" w:cs="宋体" w:hint="eastAsia"/>
          <w:color w:val="000000"/>
          <w:kern w:val="0"/>
          <w:sz w:val="24"/>
        </w:rPr>
        <w:t>院系填写，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学院（系）分管学生工作的领导签字，并加盖学院行政公章。</w:t>
      </w:r>
    </w:p>
    <w:p w:rsidR="003B5B32" w:rsidRPr="001579B3" w:rsidRDefault="003B5B32" w:rsidP="00DD4A2E">
      <w:pPr>
        <w:spacing w:line="440" w:lineRule="exact"/>
        <w:ind w:firstLineChars="200" w:firstLine="480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（</w:t>
      </w:r>
      <w:r w:rsidRPr="001579B3">
        <w:rPr>
          <w:rFonts w:ascii="宋体" w:hAnsi="宋体" w:cs="宋体"/>
          <w:color w:val="000000"/>
          <w:kern w:val="0"/>
          <w:sz w:val="24"/>
        </w:rPr>
        <w:t>3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）成绩单打印</w:t>
      </w:r>
    </w:p>
    <w:p w:rsidR="003B5B32" w:rsidRDefault="003B5B32" w:rsidP="00DD4A2E">
      <w:pPr>
        <w:spacing w:line="440" w:lineRule="exact"/>
        <w:rPr>
          <w:rFonts w:ascii="宋体" w:cs="宋体"/>
          <w:color w:val="000000"/>
          <w:kern w:val="0"/>
          <w:sz w:val="24"/>
        </w:rPr>
      </w:pPr>
      <w:r w:rsidRPr="001579B3">
        <w:rPr>
          <w:rFonts w:ascii="宋体" w:hAnsi="宋体" w:cs="宋体" w:hint="eastAsia"/>
          <w:color w:val="000000"/>
          <w:kern w:val="0"/>
          <w:sz w:val="24"/>
        </w:rPr>
        <w:t>根据学校国家奖学金评审委员会通过审核的名单，由学生处统一在教务处打印成绩单</w:t>
      </w:r>
      <w:r>
        <w:rPr>
          <w:rFonts w:ascii="宋体" w:hAnsi="宋体" w:cs="宋体" w:hint="eastAsia"/>
          <w:color w:val="000000"/>
          <w:kern w:val="0"/>
          <w:sz w:val="24"/>
        </w:rPr>
        <w:t>，无需学生本人打印</w:t>
      </w:r>
      <w:r w:rsidRPr="001579B3">
        <w:rPr>
          <w:rFonts w:ascii="宋体" w:hAnsi="宋体" w:cs="宋体" w:hint="eastAsia"/>
          <w:color w:val="000000"/>
          <w:kern w:val="0"/>
          <w:sz w:val="24"/>
        </w:rPr>
        <w:t>。如果成绩单成绩有误，请在学校公示日结束之前按照程序纠正。</w:t>
      </w:r>
    </w:p>
    <w:p w:rsidR="003B5B32" w:rsidRDefault="003B5B32" w:rsidP="005705A6">
      <w:pPr>
        <w:spacing w:line="440" w:lineRule="exact"/>
        <w:ind w:firstLine="48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</w:rPr>
        <w:t>）以上需要签名的项目，由学生本人在奖学金评选系统中提交申请，辅导员、副书记在系统审批同意，导出并打印申请表后，通知学生在打印出来的</w:t>
      </w:r>
      <w:r w:rsidRPr="00506401">
        <w:rPr>
          <w:rFonts w:ascii="宋体" w:hAnsi="宋体" w:cs="宋体" w:hint="eastAsia"/>
          <w:color w:val="000000"/>
          <w:kern w:val="0"/>
          <w:sz w:val="24"/>
        </w:rPr>
        <w:t>审批表上本人签名</w:t>
      </w:r>
      <w:r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3B5B32" w:rsidRPr="00506401" w:rsidRDefault="003B5B32" w:rsidP="005705A6">
      <w:pPr>
        <w:spacing w:line="440" w:lineRule="exact"/>
        <w:ind w:firstLine="480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/>
          <w:color w:val="000000"/>
          <w:kern w:val="0"/>
          <w:sz w:val="24"/>
        </w:rPr>
        <w:t>5</w:t>
      </w:r>
      <w:r>
        <w:rPr>
          <w:rFonts w:ascii="宋体" w:hAnsi="宋体" w:cs="宋体" w:hint="eastAsia"/>
          <w:color w:val="000000"/>
          <w:kern w:val="0"/>
          <w:sz w:val="24"/>
        </w:rPr>
        <w:t>）如有评选系统页面默认的不可修改的个人信息，比如政治面貌、联系方式等，请发邮件给辅导员申请修改（主题注明“囯奖信息修改申请”，直接将需要修改的信息写在邮件正文中，无需以附件形式发送文档），由辅导员在导出的表格中修改。辅导员邮箱：</w:t>
      </w:r>
      <w:hyperlink r:id="rId7" w:history="1">
        <w:r w:rsidRPr="00075792">
          <w:rPr>
            <w:rStyle w:val="Hyperlink"/>
            <w:rFonts w:ascii="宋体" w:hAnsi="宋体" w:cs="宋体" w:hint="eastAsia"/>
            <w:kern w:val="0"/>
            <w:sz w:val="24"/>
          </w:rPr>
          <w:t>肖老师</w:t>
        </w:r>
        <w:r w:rsidRPr="00075792">
          <w:rPr>
            <w:rStyle w:val="Hyperlink"/>
            <w:rFonts w:ascii="宋体" w:hAnsi="宋体" w:cs="宋体"/>
            <w:kern w:val="0"/>
            <w:sz w:val="24"/>
          </w:rPr>
          <w:t>27763458@qq.com</w:t>
        </w:r>
      </w:hyperlink>
      <w:r>
        <w:rPr>
          <w:rFonts w:ascii="宋体" w:hAnsi="宋体" w:cs="宋体" w:hint="eastAsia"/>
          <w:color w:val="000000"/>
          <w:kern w:val="0"/>
          <w:sz w:val="24"/>
        </w:rPr>
        <w:t>，</w:t>
      </w:r>
      <w:hyperlink r:id="rId8" w:history="1">
        <w:r w:rsidRPr="00075792">
          <w:rPr>
            <w:rStyle w:val="Hyperlink"/>
            <w:rFonts w:ascii="宋体" w:hAnsi="宋体" w:cs="宋体" w:hint="eastAsia"/>
            <w:kern w:val="0"/>
            <w:sz w:val="24"/>
          </w:rPr>
          <w:t>柳老师</w:t>
        </w:r>
        <w:r w:rsidRPr="00075792">
          <w:rPr>
            <w:rStyle w:val="Hyperlink"/>
            <w:rFonts w:ascii="宋体" w:hAnsi="宋体" w:cs="宋体"/>
            <w:kern w:val="0"/>
            <w:sz w:val="24"/>
          </w:rPr>
          <w:t>370126351@qq.com</w:t>
        </w:r>
      </w:hyperlink>
      <w:r>
        <w:rPr>
          <w:rFonts w:ascii="宋体" w:hAnsi="宋体" w:cs="宋体" w:hint="eastAsia"/>
          <w:color w:val="000000"/>
          <w:kern w:val="0"/>
          <w:sz w:val="24"/>
        </w:rPr>
        <w:t>。</w:t>
      </w:r>
    </w:p>
    <w:sectPr w:rsidR="003B5B32" w:rsidRPr="00506401" w:rsidSect="00EC08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B32" w:rsidRDefault="003B5B32" w:rsidP="004D1004">
      <w:r>
        <w:separator/>
      </w:r>
    </w:p>
  </w:endnote>
  <w:endnote w:type="continuationSeparator" w:id="0">
    <w:p w:rsidR="003B5B32" w:rsidRDefault="003B5B32" w:rsidP="004D1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B32" w:rsidRDefault="003B5B32" w:rsidP="004D1004">
      <w:r>
        <w:separator/>
      </w:r>
    </w:p>
  </w:footnote>
  <w:footnote w:type="continuationSeparator" w:id="0">
    <w:p w:rsidR="003B5B32" w:rsidRDefault="003B5B32" w:rsidP="004D1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D1519"/>
    <w:multiLevelType w:val="hybridMultilevel"/>
    <w:tmpl w:val="4FCEE850"/>
    <w:lvl w:ilvl="0" w:tplc="04522B0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0440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ascii="Verdana" w:eastAsia="宋体" w:hAnsi="Verdana" w:cs="宋体"/>
      </w:rPr>
    </w:lvl>
    <w:lvl w:ilvl="2" w:tplc="D78A7A38">
      <w:start w:val="10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4A2E"/>
    <w:rsid w:val="00075792"/>
    <w:rsid w:val="001579B3"/>
    <w:rsid w:val="003B5B32"/>
    <w:rsid w:val="00410D35"/>
    <w:rsid w:val="004D0137"/>
    <w:rsid w:val="004D1004"/>
    <w:rsid w:val="00506401"/>
    <w:rsid w:val="005705A6"/>
    <w:rsid w:val="007B33E4"/>
    <w:rsid w:val="00995EAF"/>
    <w:rsid w:val="00C255E5"/>
    <w:rsid w:val="00DD4A2E"/>
    <w:rsid w:val="00EC085F"/>
    <w:rsid w:val="00FB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2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D1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100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D1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1004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5064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6611;&#32769;&#24072;370126351@qq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2918;&#32769;&#24072;27763458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165</Words>
  <Characters>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CC&amp;BB</dc:creator>
  <cp:keywords/>
  <dc:description/>
  <cp:lastModifiedBy>MC SYSTEM</cp:lastModifiedBy>
  <cp:revision>4</cp:revision>
  <dcterms:created xsi:type="dcterms:W3CDTF">2015-09-06T06:48:00Z</dcterms:created>
  <dcterms:modified xsi:type="dcterms:W3CDTF">2015-09-06T08:09:00Z</dcterms:modified>
</cp:coreProperties>
</file>